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182" w:rsidRPr="0013782E" w:rsidRDefault="003F4182" w:rsidP="00A4124C">
      <w:pPr>
        <w:ind w:left="9204"/>
        <w:rPr>
          <w:sz w:val="28"/>
          <w:szCs w:val="28"/>
        </w:rPr>
      </w:pPr>
      <w:r>
        <w:rPr>
          <w:sz w:val="28"/>
          <w:szCs w:val="28"/>
        </w:rPr>
        <w:t xml:space="preserve">               Приложение 1</w:t>
      </w:r>
      <w:r w:rsidRPr="0013782E">
        <w:rPr>
          <w:sz w:val="28"/>
          <w:szCs w:val="28"/>
        </w:rPr>
        <w:t>2</w:t>
      </w:r>
    </w:p>
    <w:p w:rsidR="003F4182" w:rsidRPr="001531D9" w:rsidRDefault="003F4182" w:rsidP="00A4124C">
      <w:pPr>
        <w:ind w:left="9204"/>
        <w:rPr>
          <w:sz w:val="28"/>
          <w:szCs w:val="28"/>
        </w:rPr>
      </w:pPr>
      <w:r w:rsidRPr="001531D9">
        <w:rPr>
          <w:sz w:val="28"/>
          <w:szCs w:val="28"/>
        </w:rPr>
        <w:t>к  Решению Собрания депутатов Елизаветовского</w:t>
      </w:r>
    </w:p>
    <w:p w:rsidR="003F4182" w:rsidRPr="001531D9" w:rsidRDefault="003F4182" w:rsidP="00CD2092">
      <w:pPr>
        <w:ind w:left="9204" w:right="-456"/>
        <w:rPr>
          <w:sz w:val="28"/>
          <w:szCs w:val="28"/>
        </w:rPr>
      </w:pPr>
      <w:r w:rsidRPr="001531D9">
        <w:rPr>
          <w:sz w:val="28"/>
          <w:szCs w:val="28"/>
        </w:rPr>
        <w:t xml:space="preserve">сельского поселения №  от </w:t>
      </w:r>
      <w:r>
        <w:rPr>
          <w:sz w:val="28"/>
          <w:szCs w:val="28"/>
        </w:rPr>
        <w:t>_____________ г.</w:t>
      </w:r>
    </w:p>
    <w:p w:rsidR="003F4182" w:rsidRPr="001531D9" w:rsidRDefault="003F4182" w:rsidP="001531D9">
      <w:pPr>
        <w:ind w:left="9204"/>
        <w:rPr>
          <w:sz w:val="28"/>
          <w:szCs w:val="28"/>
        </w:rPr>
      </w:pPr>
      <w:r w:rsidRPr="001531D9">
        <w:rPr>
          <w:sz w:val="28"/>
          <w:szCs w:val="28"/>
        </w:rPr>
        <w:t xml:space="preserve">« О </w:t>
      </w:r>
      <w:r>
        <w:rPr>
          <w:sz w:val="28"/>
          <w:szCs w:val="28"/>
        </w:rPr>
        <w:t xml:space="preserve">внесении изменений и дополнений в </w:t>
      </w:r>
      <w:r w:rsidRPr="001531D9">
        <w:rPr>
          <w:sz w:val="28"/>
          <w:szCs w:val="28"/>
        </w:rPr>
        <w:t>бюджет Елизаветовского</w:t>
      </w:r>
      <w:r>
        <w:rPr>
          <w:sz w:val="28"/>
          <w:szCs w:val="28"/>
        </w:rPr>
        <w:t xml:space="preserve"> </w:t>
      </w:r>
      <w:r w:rsidRPr="001531D9">
        <w:rPr>
          <w:sz w:val="28"/>
          <w:szCs w:val="28"/>
        </w:rPr>
        <w:t xml:space="preserve">сельского поселения Азовского района на </w:t>
      </w:r>
      <w:r>
        <w:rPr>
          <w:sz w:val="28"/>
          <w:szCs w:val="28"/>
        </w:rPr>
        <w:t>2011 год</w:t>
      </w:r>
      <w:r w:rsidRPr="001531D9">
        <w:rPr>
          <w:sz w:val="28"/>
          <w:szCs w:val="28"/>
        </w:rPr>
        <w:t>»</w:t>
      </w:r>
    </w:p>
    <w:p w:rsidR="003F4182" w:rsidRPr="001531D9" w:rsidRDefault="003F4182" w:rsidP="00A4124C">
      <w:pPr>
        <w:ind w:left="9204"/>
        <w:rPr>
          <w:sz w:val="28"/>
          <w:szCs w:val="28"/>
        </w:rPr>
      </w:pPr>
    </w:p>
    <w:p w:rsidR="003F4182" w:rsidRPr="001531D9" w:rsidRDefault="003F4182" w:rsidP="00A4124C">
      <w:pPr>
        <w:tabs>
          <w:tab w:val="left" w:pos="1328"/>
        </w:tabs>
        <w:jc w:val="center"/>
        <w:rPr>
          <w:b/>
          <w:bCs/>
          <w:sz w:val="28"/>
          <w:szCs w:val="28"/>
        </w:rPr>
      </w:pPr>
      <w:r w:rsidRPr="001531D9">
        <w:rPr>
          <w:b/>
          <w:bCs/>
          <w:sz w:val="28"/>
          <w:szCs w:val="28"/>
        </w:rPr>
        <w:t>Распределение бюджетных средств для софинансирования расходных обязательств, возникающих при выполнении полномочий органов местного самоуправления  по вопроса</w:t>
      </w:r>
      <w:r>
        <w:rPr>
          <w:b/>
          <w:bCs/>
          <w:sz w:val="28"/>
          <w:szCs w:val="28"/>
        </w:rPr>
        <w:t>м местного значения на 2011</w:t>
      </w:r>
      <w:r w:rsidRPr="001531D9">
        <w:rPr>
          <w:b/>
          <w:bCs/>
          <w:sz w:val="28"/>
          <w:szCs w:val="28"/>
        </w:rPr>
        <w:t xml:space="preserve"> год в бюджете Елизаветовского сельского поселения</w:t>
      </w:r>
      <w:r>
        <w:rPr>
          <w:b/>
          <w:bCs/>
          <w:sz w:val="28"/>
          <w:szCs w:val="28"/>
        </w:rPr>
        <w:t xml:space="preserve"> Азовского района</w:t>
      </w:r>
    </w:p>
    <w:p w:rsidR="003F4182" w:rsidRPr="001531D9" w:rsidRDefault="003F4182" w:rsidP="00A4124C">
      <w:pPr>
        <w:tabs>
          <w:tab w:val="left" w:pos="1328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96"/>
        <w:gridCol w:w="3696"/>
        <w:gridCol w:w="3697"/>
        <w:gridCol w:w="3697"/>
      </w:tblGrid>
      <w:tr w:rsidR="003F4182" w:rsidRPr="001531D9">
        <w:trPr>
          <w:trHeight w:val="376"/>
        </w:trPr>
        <w:tc>
          <w:tcPr>
            <w:tcW w:w="3696" w:type="dxa"/>
            <w:vMerge w:val="restart"/>
          </w:tcPr>
          <w:p w:rsidR="003F4182" w:rsidRPr="00275E90" w:rsidRDefault="003F418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1090" w:type="dxa"/>
            <w:gridSpan w:val="3"/>
          </w:tcPr>
          <w:p w:rsidR="003F4182" w:rsidRPr="00275E90" w:rsidRDefault="003F418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  <w:r w:rsidRPr="00275E90">
              <w:rPr>
                <w:sz w:val="28"/>
                <w:szCs w:val="28"/>
              </w:rPr>
              <w:t xml:space="preserve"> год</w:t>
            </w:r>
          </w:p>
        </w:tc>
      </w:tr>
      <w:tr w:rsidR="003F4182" w:rsidRPr="001531D9">
        <w:trPr>
          <w:trHeight w:val="465"/>
        </w:trPr>
        <w:tc>
          <w:tcPr>
            <w:tcW w:w="3696" w:type="dxa"/>
            <w:vMerge/>
          </w:tcPr>
          <w:p w:rsidR="003F4182" w:rsidRPr="00275E90" w:rsidRDefault="003F418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96" w:type="dxa"/>
            <w:vMerge w:val="restart"/>
          </w:tcPr>
          <w:p w:rsidR="003F4182" w:rsidRPr="00275E90" w:rsidRDefault="003F418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ВСЕГО</w:t>
            </w:r>
          </w:p>
        </w:tc>
        <w:tc>
          <w:tcPr>
            <w:tcW w:w="7394" w:type="dxa"/>
            <w:gridSpan w:val="2"/>
          </w:tcPr>
          <w:p w:rsidR="003F4182" w:rsidRPr="00275E90" w:rsidRDefault="003F418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в том числе</w:t>
            </w:r>
          </w:p>
        </w:tc>
      </w:tr>
      <w:tr w:rsidR="003F4182" w:rsidRPr="001531D9">
        <w:tc>
          <w:tcPr>
            <w:tcW w:w="3696" w:type="dxa"/>
            <w:vMerge/>
          </w:tcPr>
          <w:p w:rsidR="003F4182" w:rsidRPr="00275E90" w:rsidRDefault="003F418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96" w:type="dxa"/>
            <w:vMerge/>
          </w:tcPr>
          <w:p w:rsidR="003F4182" w:rsidRPr="00275E90" w:rsidRDefault="003F418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</w:p>
        </w:tc>
        <w:tc>
          <w:tcPr>
            <w:tcW w:w="7394" w:type="dxa"/>
            <w:gridSpan w:val="2"/>
          </w:tcPr>
          <w:p w:rsidR="003F4182" w:rsidRPr="00275E90" w:rsidRDefault="003F418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В целях софинансирования особо важных и (или)контролируемых Администрацией Ростовской области объектов и направлений расходования средств</w:t>
            </w:r>
          </w:p>
        </w:tc>
      </w:tr>
      <w:tr w:rsidR="003F4182" w:rsidRPr="001531D9">
        <w:tc>
          <w:tcPr>
            <w:tcW w:w="3696" w:type="dxa"/>
          </w:tcPr>
          <w:p w:rsidR="003F4182" w:rsidRPr="00275E90" w:rsidRDefault="003F418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1</w:t>
            </w:r>
          </w:p>
        </w:tc>
        <w:tc>
          <w:tcPr>
            <w:tcW w:w="3696" w:type="dxa"/>
          </w:tcPr>
          <w:p w:rsidR="003F4182" w:rsidRPr="00275E90" w:rsidRDefault="003F418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2</w:t>
            </w:r>
          </w:p>
        </w:tc>
        <w:tc>
          <w:tcPr>
            <w:tcW w:w="3697" w:type="dxa"/>
          </w:tcPr>
          <w:p w:rsidR="003F4182" w:rsidRPr="00275E90" w:rsidRDefault="003F418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3</w:t>
            </w:r>
          </w:p>
        </w:tc>
        <w:tc>
          <w:tcPr>
            <w:tcW w:w="3697" w:type="dxa"/>
          </w:tcPr>
          <w:p w:rsidR="003F4182" w:rsidRPr="00275E90" w:rsidRDefault="003F418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4</w:t>
            </w:r>
          </w:p>
        </w:tc>
      </w:tr>
      <w:tr w:rsidR="003F4182" w:rsidRPr="001531D9">
        <w:tc>
          <w:tcPr>
            <w:tcW w:w="7392" w:type="dxa"/>
            <w:gridSpan w:val="2"/>
          </w:tcPr>
          <w:p w:rsidR="003F4182" w:rsidRPr="00275E90" w:rsidRDefault="003F418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</w:p>
        </w:tc>
        <w:tc>
          <w:tcPr>
            <w:tcW w:w="3697" w:type="dxa"/>
          </w:tcPr>
          <w:p w:rsidR="003F4182" w:rsidRPr="00275E90" w:rsidRDefault="003F418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3697" w:type="dxa"/>
          </w:tcPr>
          <w:p w:rsidR="003F4182" w:rsidRPr="00275E90" w:rsidRDefault="003F418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Местный бюджет</w:t>
            </w:r>
          </w:p>
        </w:tc>
      </w:tr>
      <w:tr w:rsidR="003F4182" w:rsidRPr="001531D9">
        <w:tc>
          <w:tcPr>
            <w:tcW w:w="3696" w:type="dxa"/>
          </w:tcPr>
          <w:p w:rsidR="003F4182" w:rsidRPr="00275E90" w:rsidRDefault="003F418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Средства, перечисляемые из бюджета поселения бюджету муниципального района в целях софинансирования особо важных и (или) контролируемых Администрацией Ростовской области объектов и направлений расходования средств (разработка генеральных планов муниципальных образований)</w:t>
            </w:r>
          </w:p>
        </w:tc>
        <w:tc>
          <w:tcPr>
            <w:tcW w:w="3696" w:type="dxa"/>
          </w:tcPr>
          <w:p w:rsidR="003F4182" w:rsidRPr="001200B0" w:rsidRDefault="003F418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1 197,9</w:t>
            </w:r>
          </w:p>
        </w:tc>
        <w:tc>
          <w:tcPr>
            <w:tcW w:w="3697" w:type="dxa"/>
          </w:tcPr>
          <w:p w:rsidR="003F4182" w:rsidRPr="001200B0" w:rsidRDefault="003F4182" w:rsidP="00275E90">
            <w:pPr>
              <w:tabs>
                <w:tab w:val="left" w:pos="1328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1 036,2</w:t>
            </w:r>
          </w:p>
        </w:tc>
        <w:tc>
          <w:tcPr>
            <w:tcW w:w="3697" w:type="dxa"/>
          </w:tcPr>
          <w:p w:rsidR="003F4182" w:rsidRPr="00275E90" w:rsidRDefault="003F418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161,7</w:t>
            </w:r>
          </w:p>
        </w:tc>
      </w:tr>
      <w:tr w:rsidR="003F4182" w:rsidRPr="001531D9">
        <w:tc>
          <w:tcPr>
            <w:tcW w:w="3696" w:type="dxa"/>
          </w:tcPr>
          <w:p w:rsidR="003F4182" w:rsidRPr="00275E90" w:rsidRDefault="003F418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  <w:r w:rsidRPr="00275E90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96" w:type="dxa"/>
          </w:tcPr>
          <w:p w:rsidR="003F4182" w:rsidRPr="001200B0" w:rsidRDefault="003F418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1 197,9</w:t>
            </w:r>
          </w:p>
        </w:tc>
        <w:tc>
          <w:tcPr>
            <w:tcW w:w="3697" w:type="dxa"/>
          </w:tcPr>
          <w:p w:rsidR="003F4182" w:rsidRPr="001200B0" w:rsidRDefault="003F418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1 036,2</w:t>
            </w:r>
          </w:p>
        </w:tc>
        <w:tc>
          <w:tcPr>
            <w:tcW w:w="3697" w:type="dxa"/>
          </w:tcPr>
          <w:p w:rsidR="003F4182" w:rsidRPr="00275E90" w:rsidRDefault="003F418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161,7</w:t>
            </w:r>
          </w:p>
        </w:tc>
      </w:tr>
    </w:tbl>
    <w:p w:rsidR="003F4182" w:rsidRPr="001531D9" w:rsidRDefault="003F4182" w:rsidP="00A4124C">
      <w:pPr>
        <w:tabs>
          <w:tab w:val="left" w:pos="1328"/>
        </w:tabs>
        <w:rPr>
          <w:b/>
          <w:bCs/>
          <w:sz w:val="28"/>
          <w:szCs w:val="28"/>
        </w:rPr>
      </w:pPr>
    </w:p>
    <w:p w:rsidR="003F4182" w:rsidRPr="001531D9" w:rsidRDefault="003F4182" w:rsidP="00A4124C">
      <w:pPr>
        <w:tabs>
          <w:tab w:val="left" w:pos="1328"/>
        </w:tabs>
        <w:rPr>
          <w:sz w:val="28"/>
          <w:szCs w:val="28"/>
        </w:rPr>
      </w:pPr>
      <w:r w:rsidRPr="001531D9">
        <w:rPr>
          <w:sz w:val="28"/>
          <w:szCs w:val="28"/>
        </w:rPr>
        <w:t>Глава Елизаветовского сельского поселения                                                         В.С. Луговой</w:t>
      </w:r>
    </w:p>
    <w:sectPr w:rsidR="003F4182" w:rsidRPr="001531D9" w:rsidSect="000551C6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124C"/>
    <w:rsid w:val="00054591"/>
    <w:rsid w:val="000551C6"/>
    <w:rsid w:val="000643C7"/>
    <w:rsid w:val="000713F9"/>
    <w:rsid w:val="00072549"/>
    <w:rsid w:val="00087A3C"/>
    <w:rsid w:val="00091BCD"/>
    <w:rsid w:val="000A05A5"/>
    <w:rsid w:val="000A193A"/>
    <w:rsid w:val="000A5E94"/>
    <w:rsid w:val="000E04D8"/>
    <w:rsid w:val="000E57B9"/>
    <w:rsid w:val="001200B0"/>
    <w:rsid w:val="00134446"/>
    <w:rsid w:val="0013782E"/>
    <w:rsid w:val="001531D9"/>
    <w:rsid w:val="00187006"/>
    <w:rsid w:val="001A33A7"/>
    <w:rsid w:val="001B3BEA"/>
    <w:rsid w:val="001F1EF6"/>
    <w:rsid w:val="001F61BE"/>
    <w:rsid w:val="00201DE1"/>
    <w:rsid w:val="00234E0D"/>
    <w:rsid w:val="00260E35"/>
    <w:rsid w:val="00267BB9"/>
    <w:rsid w:val="00275E90"/>
    <w:rsid w:val="00280C80"/>
    <w:rsid w:val="002866C8"/>
    <w:rsid w:val="00295131"/>
    <w:rsid w:val="00295D59"/>
    <w:rsid w:val="002C6555"/>
    <w:rsid w:val="0031137A"/>
    <w:rsid w:val="00326912"/>
    <w:rsid w:val="00346E9D"/>
    <w:rsid w:val="0036348D"/>
    <w:rsid w:val="0037238E"/>
    <w:rsid w:val="003743EF"/>
    <w:rsid w:val="00382419"/>
    <w:rsid w:val="003D4490"/>
    <w:rsid w:val="003E7A96"/>
    <w:rsid w:val="003F4182"/>
    <w:rsid w:val="0043746B"/>
    <w:rsid w:val="004403FC"/>
    <w:rsid w:val="004577C3"/>
    <w:rsid w:val="00465B93"/>
    <w:rsid w:val="00471241"/>
    <w:rsid w:val="00474AC6"/>
    <w:rsid w:val="0049665A"/>
    <w:rsid w:val="00522E5E"/>
    <w:rsid w:val="00552062"/>
    <w:rsid w:val="005557FB"/>
    <w:rsid w:val="00592B25"/>
    <w:rsid w:val="005B0BAC"/>
    <w:rsid w:val="005B6B93"/>
    <w:rsid w:val="005D5467"/>
    <w:rsid w:val="005E3A84"/>
    <w:rsid w:val="005F7266"/>
    <w:rsid w:val="00610203"/>
    <w:rsid w:val="00614A78"/>
    <w:rsid w:val="00620259"/>
    <w:rsid w:val="00660CF7"/>
    <w:rsid w:val="00661ACC"/>
    <w:rsid w:val="00680BFB"/>
    <w:rsid w:val="006B068D"/>
    <w:rsid w:val="006D34A9"/>
    <w:rsid w:val="00702241"/>
    <w:rsid w:val="00711253"/>
    <w:rsid w:val="007418BF"/>
    <w:rsid w:val="00761448"/>
    <w:rsid w:val="007B46E2"/>
    <w:rsid w:val="007C0B01"/>
    <w:rsid w:val="007D37D9"/>
    <w:rsid w:val="007E0EEF"/>
    <w:rsid w:val="008669F0"/>
    <w:rsid w:val="00883DBF"/>
    <w:rsid w:val="0091349E"/>
    <w:rsid w:val="009830E5"/>
    <w:rsid w:val="00994EBB"/>
    <w:rsid w:val="009A51E1"/>
    <w:rsid w:val="009A74F2"/>
    <w:rsid w:val="009B1894"/>
    <w:rsid w:val="009B52BD"/>
    <w:rsid w:val="009D6091"/>
    <w:rsid w:val="00A11CAC"/>
    <w:rsid w:val="00A4124C"/>
    <w:rsid w:val="00A4731A"/>
    <w:rsid w:val="00A67BBE"/>
    <w:rsid w:val="00A91039"/>
    <w:rsid w:val="00A91A77"/>
    <w:rsid w:val="00B0054B"/>
    <w:rsid w:val="00B05347"/>
    <w:rsid w:val="00B2784A"/>
    <w:rsid w:val="00B370F3"/>
    <w:rsid w:val="00B41D0D"/>
    <w:rsid w:val="00B516D8"/>
    <w:rsid w:val="00BC069C"/>
    <w:rsid w:val="00BC09AB"/>
    <w:rsid w:val="00C023E7"/>
    <w:rsid w:val="00C44130"/>
    <w:rsid w:val="00C878FF"/>
    <w:rsid w:val="00CB43B0"/>
    <w:rsid w:val="00CD2092"/>
    <w:rsid w:val="00CE74D8"/>
    <w:rsid w:val="00CF139D"/>
    <w:rsid w:val="00D033C7"/>
    <w:rsid w:val="00D1482E"/>
    <w:rsid w:val="00D46AEC"/>
    <w:rsid w:val="00D54007"/>
    <w:rsid w:val="00D81539"/>
    <w:rsid w:val="00D831CE"/>
    <w:rsid w:val="00DB7603"/>
    <w:rsid w:val="00E336CE"/>
    <w:rsid w:val="00E430AB"/>
    <w:rsid w:val="00E46F47"/>
    <w:rsid w:val="00E65051"/>
    <w:rsid w:val="00E81E8F"/>
    <w:rsid w:val="00EE75B5"/>
    <w:rsid w:val="00F307C2"/>
    <w:rsid w:val="00F77F9C"/>
    <w:rsid w:val="00F93283"/>
    <w:rsid w:val="00FA0353"/>
    <w:rsid w:val="00FE542E"/>
    <w:rsid w:val="00FE5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42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94EBB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74A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74A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194</TotalTime>
  <Pages>2</Pages>
  <Words>171</Words>
  <Characters>976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SED</cp:lastModifiedBy>
  <cp:revision>74</cp:revision>
  <cp:lastPrinted>2010-06-21T04:20:00Z</cp:lastPrinted>
  <dcterms:created xsi:type="dcterms:W3CDTF">2008-11-19T05:55:00Z</dcterms:created>
  <dcterms:modified xsi:type="dcterms:W3CDTF">2010-12-28T11:54:00Z</dcterms:modified>
</cp:coreProperties>
</file>